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65DFD" w14:textId="77777777" w:rsidR="00596FF9" w:rsidRPr="004B175D" w:rsidRDefault="000512E2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82594493"/>
      <w:bookmarkStart w:id="2" w:name="_Toc111538561"/>
      <w:r w:rsidRPr="004B175D">
        <w:t>Bijlage 3</w:t>
      </w:r>
      <w:r w:rsidR="00596FF9" w:rsidRPr="004B175D">
        <w:t>: Model projectge</w:t>
      </w:r>
      <w:bookmarkStart w:id="3" w:name="_GoBack"/>
      <w:bookmarkEnd w:id="3"/>
      <w:r w:rsidR="00596FF9" w:rsidRPr="004B175D">
        <w:t>gevens</w:t>
      </w:r>
      <w:bookmarkEnd w:id="0"/>
      <w:bookmarkEnd w:id="1"/>
      <w:bookmarkEnd w:id="2"/>
    </w:p>
    <w:p w14:paraId="7F4099A2" w14:textId="77777777" w:rsidR="00596FF9" w:rsidRPr="004B175D" w:rsidRDefault="00596FF9" w:rsidP="00596FF9"/>
    <w:p w14:paraId="6C52DD2D" w14:textId="77777777" w:rsidR="00596FF9" w:rsidRPr="004B175D" w:rsidRDefault="00596FF9" w:rsidP="00596FF9">
      <w:r w:rsidRPr="004B175D">
        <w:t>Onderstaand model bevat de verplicht in te dienen projectgegevens van een te dienen referentie. Gebruik van het model als zodanig is facultatief.</w:t>
      </w:r>
    </w:p>
    <w:p w14:paraId="41FBF4F8" w14:textId="77777777" w:rsidR="00596FF9" w:rsidRPr="004B175D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596FF9" w:rsidRPr="004B175D" w14:paraId="178F411C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9F19E0A" w14:textId="77777777" w:rsidR="00596FF9" w:rsidRPr="004B175D" w:rsidRDefault="00596FF9" w:rsidP="00804AAE">
            <w:r w:rsidRPr="004B175D">
              <w:t>Naam project:</w:t>
            </w:r>
          </w:p>
        </w:tc>
        <w:tc>
          <w:tcPr>
            <w:tcW w:w="7533" w:type="dxa"/>
          </w:tcPr>
          <w:p w14:paraId="4548DE91" w14:textId="77777777" w:rsidR="00596FF9" w:rsidRPr="004B175D" w:rsidRDefault="00596FF9" w:rsidP="00804AAE"/>
        </w:tc>
      </w:tr>
      <w:tr w:rsidR="00596FF9" w:rsidRPr="004B175D" w14:paraId="3EB8121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DC1A03E" w14:textId="77777777" w:rsidR="00596FF9" w:rsidRPr="004B175D" w:rsidRDefault="00596FF9" w:rsidP="00804AAE">
            <w:r w:rsidRPr="004B175D">
              <w:t xml:space="preserve">Plaats project: </w:t>
            </w:r>
          </w:p>
        </w:tc>
        <w:tc>
          <w:tcPr>
            <w:tcW w:w="7533" w:type="dxa"/>
          </w:tcPr>
          <w:p w14:paraId="382D58E5" w14:textId="77777777" w:rsidR="00596FF9" w:rsidRPr="004B175D" w:rsidRDefault="00596FF9" w:rsidP="00804AAE"/>
        </w:tc>
      </w:tr>
      <w:tr w:rsidR="00596FF9" w:rsidRPr="004B175D" w14:paraId="415D5CEE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9B18CE" w14:textId="77777777" w:rsidR="00596FF9" w:rsidRPr="004B175D" w:rsidRDefault="00596FF9" w:rsidP="00804AAE">
            <w:r w:rsidRPr="004B175D">
              <w:t xml:space="preserve">Omvang (bvo) </w:t>
            </w:r>
          </w:p>
        </w:tc>
        <w:tc>
          <w:tcPr>
            <w:tcW w:w="7533" w:type="dxa"/>
          </w:tcPr>
          <w:p w14:paraId="77137ADD" w14:textId="77777777" w:rsidR="00596FF9" w:rsidRPr="004B175D" w:rsidRDefault="00596FF9" w:rsidP="00804AAE">
            <w:pPr>
              <w:jc w:val="right"/>
              <w:rPr>
                <w:b/>
              </w:rPr>
            </w:pPr>
            <w:r w:rsidRPr="004B175D">
              <w:t>m2</w:t>
            </w:r>
          </w:p>
        </w:tc>
      </w:tr>
      <w:tr w:rsidR="00596FF9" w:rsidRPr="004B175D" w14:paraId="2FA824E7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5C2FEFD" w14:textId="77777777" w:rsidR="00596FF9" w:rsidRPr="004B175D" w:rsidRDefault="00596FF9" w:rsidP="00804AAE">
            <w:r w:rsidRPr="004B175D">
              <w:t>Ontwerpperiode:</w:t>
            </w:r>
          </w:p>
        </w:tc>
        <w:tc>
          <w:tcPr>
            <w:tcW w:w="7533" w:type="dxa"/>
          </w:tcPr>
          <w:p w14:paraId="14BCF24D" w14:textId="77777777" w:rsidR="00596FF9" w:rsidRPr="004B175D" w:rsidRDefault="00596FF9" w:rsidP="00804AAE"/>
        </w:tc>
      </w:tr>
      <w:tr w:rsidR="00596FF9" w:rsidRPr="004B175D" w14:paraId="1AEE31F4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09C7CD8" w14:textId="77777777" w:rsidR="00596FF9" w:rsidRPr="004B175D" w:rsidRDefault="00596FF9" w:rsidP="00804AAE">
            <w:r w:rsidRPr="004B175D">
              <w:t>Realisatieperiode:</w:t>
            </w:r>
          </w:p>
        </w:tc>
        <w:tc>
          <w:tcPr>
            <w:tcW w:w="7533" w:type="dxa"/>
          </w:tcPr>
          <w:p w14:paraId="6E6E5CE2" w14:textId="77777777" w:rsidR="00596FF9" w:rsidRPr="004B175D" w:rsidRDefault="00596FF9" w:rsidP="00804AAE">
            <w:pPr>
              <w:rPr>
                <w:i/>
              </w:rPr>
            </w:pPr>
          </w:p>
        </w:tc>
      </w:tr>
      <w:tr w:rsidR="00596FF9" w:rsidRPr="004B175D" w14:paraId="19D6A10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EFF2E30" w14:textId="77777777" w:rsidR="00596FF9" w:rsidRPr="004B175D" w:rsidRDefault="00596FF9" w:rsidP="00804AAE">
            <w:r w:rsidRPr="004B175D">
              <w:t>Naam opdrachtnemer:</w:t>
            </w:r>
          </w:p>
        </w:tc>
        <w:tc>
          <w:tcPr>
            <w:tcW w:w="7533" w:type="dxa"/>
          </w:tcPr>
          <w:p w14:paraId="5E9BCB64" w14:textId="77777777" w:rsidR="00596FF9" w:rsidRPr="004B175D" w:rsidRDefault="00596FF9" w:rsidP="00804AAE"/>
        </w:tc>
      </w:tr>
      <w:tr w:rsidR="00596FF9" w:rsidRPr="004B175D" w14:paraId="7B723D7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9EB8FDC" w14:textId="77777777" w:rsidR="00596FF9" w:rsidRPr="004B175D" w:rsidRDefault="00596FF9" w:rsidP="00804AAE">
            <w:r w:rsidRPr="004B175D">
              <w:t>Naam opdrachtgever:</w:t>
            </w:r>
          </w:p>
        </w:tc>
        <w:tc>
          <w:tcPr>
            <w:tcW w:w="7533" w:type="dxa"/>
          </w:tcPr>
          <w:p w14:paraId="3CFAC55C" w14:textId="77777777" w:rsidR="00596FF9" w:rsidRPr="004B175D" w:rsidRDefault="00596FF9" w:rsidP="00804AAE"/>
        </w:tc>
      </w:tr>
      <w:tr w:rsidR="00596FF9" w:rsidRPr="004B175D" w14:paraId="452301B8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AD501A" w14:textId="77777777" w:rsidR="00596FF9" w:rsidRPr="004B175D" w:rsidRDefault="00596FF9" w:rsidP="00804AAE">
            <w:r w:rsidRPr="004B175D">
              <w:t>Adres en contactgegevens opdrachtgever:</w:t>
            </w:r>
          </w:p>
        </w:tc>
        <w:tc>
          <w:tcPr>
            <w:tcW w:w="7533" w:type="dxa"/>
          </w:tcPr>
          <w:p w14:paraId="5BE6ED1B" w14:textId="77777777" w:rsidR="00596FF9" w:rsidRPr="004B175D" w:rsidRDefault="00596FF9" w:rsidP="00804AAE"/>
        </w:tc>
      </w:tr>
      <w:tr w:rsidR="00596FF9" w:rsidRPr="004B175D" w14:paraId="38D8BD4E" w14:textId="77777777" w:rsidTr="00804AAE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6B05D2AC" w14:textId="77777777" w:rsidR="00596FF9" w:rsidRPr="004B175D" w:rsidRDefault="00596FF9" w:rsidP="00804AAE"/>
          <w:p w14:paraId="597000BA" w14:textId="77777777" w:rsidR="00596FF9" w:rsidRPr="004B175D" w:rsidRDefault="00596FF9" w:rsidP="00804AAE">
            <w:r w:rsidRPr="004B175D">
              <w:t>Beknopte beschrijving:</w:t>
            </w:r>
          </w:p>
        </w:tc>
      </w:tr>
      <w:tr w:rsidR="00596FF9" w:rsidRPr="004B175D" w14:paraId="7293A797" w14:textId="77777777" w:rsidTr="00804AAE">
        <w:tc>
          <w:tcPr>
            <w:tcW w:w="9905" w:type="dxa"/>
            <w:gridSpan w:val="2"/>
          </w:tcPr>
          <w:p w14:paraId="6DE33C17" w14:textId="77777777" w:rsidR="00596FF9" w:rsidRPr="004B175D" w:rsidRDefault="00596FF9" w:rsidP="00804AAE"/>
          <w:p w14:paraId="418527A1" w14:textId="77777777" w:rsidR="00596FF9" w:rsidRPr="004B175D" w:rsidRDefault="00596FF9" w:rsidP="00804AAE"/>
          <w:p w14:paraId="2C4E2D45" w14:textId="77777777" w:rsidR="00596FF9" w:rsidRPr="004B175D" w:rsidRDefault="00596FF9" w:rsidP="00804AAE"/>
          <w:p w14:paraId="4E2B8B7A" w14:textId="77777777" w:rsidR="00596FF9" w:rsidRPr="004B175D" w:rsidRDefault="00596FF9" w:rsidP="00804AAE"/>
          <w:p w14:paraId="7792B83C" w14:textId="77777777" w:rsidR="00596FF9" w:rsidRPr="004B175D" w:rsidRDefault="00596FF9" w:rsidP="00804AAE"/>
          <w:p w14:paraId="52B2CBBC" w14:textId="77777777" w:rsidR="00596FF9" w:rsidRPr="004B175D" w:rsidRDefault="00596FF9" w:rsidP="00804AAE"/>
          <w:p w14:paraId="303EC18A" w14:textId="77777777" w:rsidR="00596FF9" w:rsidRPr="004B175D" w:rsidRDefault="00596FF9" w:rsidP="00804AAE"/>
        </w:tc>
      </w:tr>
      <w:tr w:rsidR="00596FF9" w:rsidRPr="004B175D" w14:paraId="049ED36F" w14:textId="77777777" w:rsidTr="00804AAE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2591519B" w14:textId="77777777" w:rsidR="00596FF9" w:rsidRPr="004B175D" w:rsidRDefault="00596FF9" w:rsidP="00804AAE"/>
          <w:p w14:paraId="52F463A0" w14:textId="77777777" w:rsidR="00596FF9" w:rsidRPr="004B175D" w:rsidRDefault="00596FF9" w:rsidP="00804AAE">
            <w:r w:rsidRPr="004B175D">
              <w:t>Beschrijving rol gegadigde zelf als opdrachtnemer bij de referentie</w:t>
            </w:r>
            <w:r w:rsidRPr="004B175D">
              <w:rPr>
                <w:rStyle w:val="Voetnootmarkering"/>
              </w:rPr>
              <w:footnoteReference w:id="1"/>
            </w:r>
            <w:r w:rsidRPr="004B175D">
              <w:t>: (bij uitvoering in combinatie het eigen aandeel)</w:t>
            </w:r>
          </w:p>
        </w:tc>
      </w:tr>
      <w:tr w:rsidR="00596FF9" w:rsidRPr="004B175D" w14:paraId="0B0940EC" w14:textId="77777777" w:rsidTr="00804AAE">
        <w:tc>
          <w:tcPr>
            <w:tcW w:w="9905" w:type="dxa"/>
            <w:gridSpan w:val="2"/>
          </w:tcPr>
          <w:p w14:paraId="5C2208C9" w14:textId="77777777" w:rsidR="00596FF9" w:rsidRPr="004B175D" w:rsidRDefault="00596FF9" w:rsidP="00804AAE"/>
          <w:p w14:paraId="20B80174" w14:textId="77777777" w:rsidR="00596FF9" w:rsidRPr="004B175D" w:rsidRDefault="00596FF9" w:rsidP="00804AAE"/>
          <w:p w14:paraId="4E1C9156" w14:textId="77777777" w:rsidR="00596FF9" w:rsidRPr="004B175D" w:rsidRDefault="00596FF9" w:rsidP="00804AAE"/>
          <w:p w14:paraId="3900740C" w14:textId="77777777" w:rsidR="00596FF9" w:rsidRPr="004B175D" w:rsidRDefault="00596FF9" w:rsidP="00804AAE"/>
          <w:p w14:paraId="6170C819" w14:textId="77777777" w:rsidR="00596FF9" w:rsidRPr="004B175D" w:rsidRDefault="00596FF9" w:rsidP="00804AAE"/>
          <w:p w14:paraId="3EB95BD2" w14:textId="77777777" w:rsidR="00596FF9" w:rsidRPr="004B175D" w:rsidRDefault="00596FF9" w:rsidP="00804AAE"/>
          <w:p w14:paraId="680460FA" w14:textId="77777777" w:rsidR="00596FF9" w:rsidRPr="004B175D" w:rsidRDefault="00596FF9" w:rsidP="00804AAE"/>
        </w:tc>
      </w:tr>
      <w:tr w:rsidR="00596FF9" w:rsidRPr="004B175D" w14:paraId="0E5A330E" w14:textId="77777777" w:rsidTr="00804AAE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7D0C5900" w14:textId="77777777" w:rsidR="00596FF9" w:rsidRPr="004B175D" w:rsidRDefault="00596FF9" w:rsidP="00804AAE"/>
          <w:p w14:paraId="5DBF48D6" w14:textId="77777777" w:rsidR="00596FF9" w:rsidRPr="004B175D" w:rsidRDefault="00596FF9" w:rsidP="00804AAE">
            <w:r w:rsidRPr="004B175D">
              <w:t>Typerend beeldmateriaal (mag ook separaat meegeleverd worden):</w:t>
            </w:r>
          </w:p>
        </w:tc>
      </w:tr>
      <w:tr w:rsidR="00596FF9" w:rsidRPr="004B175D" w14:paraId="20967756" w14:textId="77777777" w:rsidTr="00804AAE">
        <w:tc>
          <w:tcPr>
            <w:tcW w:w="9905" w:type="dxa"/>
            <w:gridSpan w:val="2"/>
          </w:tcPr>
          <w:p w14:paraId="3565567C" w14:textId="77777777" w:rsidR="00596FF9" w:rsidRPr="004B175D" w:rsidRDefault="00596FF9" w:rsidP="00804AAE"/>
          <w:p w14:paraId="0BB3A7F2" w14:textId="77777777" w:rsidR="00596FF9" w:rsidRPr="004B175D" w:rsidRDefault="00596FF9" w:rsidP="00804AAE"/>
          <w:p w14:paraId="063E9AAD" w14:textId="77777777" w:rsidR="00596FF9" w:rsidRPr="004B175D" w:rsidRDefault="00596FF9" w:rsidP="00804AAE"/>
          <w:p w14:paraId="2AC09552" w14:textId="77777777" w:rsidR="00596FF9" w:rsidRPr="004B175D" w:rsidRDefault="00596FF9" w:rsidP="00804AAE"/>
          <w:p w14:paraId="392D46A7" w14:textId="77777777" w:rsidR="00596FF9" w:rsidRPr="004B175D" w:rsidRDefault="00596FF9" w:rsidP="00804AAE"/>
          <w:p w14:paraId="18FC42AC" w14:textId="77777777" w:rsidR="00596FF9" w:rsidRPr="004B175D" w:rsidRDefault="00596FF9" w:rsidP="00804AAE"/>
        </w:tc>
      </w:tr>
    </w:tbl>
    <w:p w14:paraId="476CD038" w14:textId="77777777" w:rsidR="008D4CA2" w:rsidRPr="004B175D" w:rsidRDefault="008D4CA2" w:rsidP="003C344E"/>
    <w:sectPr w:rsidR="008D4CA2" w:rsidRPr="004B175D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6202B" w14:textId="77777777" w:rsidR="00EC5850" w:rsidRDefault="00EC5850">
      <w:r>
        <w:separator/>
      </w:r>
    </w:p>
  </w:endnote>
  <w:endnote w:type="continuationSeparator" w:id="0">
    <w:p w14:paraId="0BCBA36C" w14:textId="77777777" w:rsidR="00EC5850" w:rsidRDefault="00EC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460E5" w14:textId="77777777" w:rsidR="00EC5850" w:rsidRDefault="00EC585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84B40A" wp14:editId="70FB8EDD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3D7EC3" w14:textId="77777777" w:rsidR="00EC5850" w:rsidRPr="0023238C" w:rsidRDefault="00EC585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:rsidR="006D296E" w:rsidRPr="0023238C" w:rsidRDefault="006D29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4C207" w14:textId="77777777" w:rsidR="00EC5850" w:rsidRDefault="00EC585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A6E98EC" wp14:editId="4FED45D6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77BEC" w14:textId="77777777" w:rsidR="00EC5850" w:rsidRPr="0023238C" w:rsidRDefault="00EC585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:rsidR="006D296E" w:rsidRPr="0023238C" w:rsidRDefault="006D296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910C" w14:textId="77777777" w:rsidR="00EC5850" w:rsidRDefault="00EC5850">
      <w:r>
        <w:separator/>
      </w:r>
    </w:p>
  </w:footnote>
  <w:footnote w:type="continuationSeparator" w:id="0">
    <w:p w14:paraId="38E1D52F" w14:textId="77777777" w:rsidR="00EC5850" w:rsidRDefault="00EC5850">
      <w:r>
        <w:continuationSeparator/>
      </w:r>
    </w:p>
  </w:footnote>
  <w:footnote w:id="1">
    <w:p w14:paraId="5C9D141B" w14:textId="77777777" w:rsidR="00EC5850" w:rsidRPr="008B565C" w:rsidRDefault="00EC5850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EC5850" w:rsidRPr="00415DC8" w14:paraId="3F090E49" w14:textId="77777777" w:rsidTr="00C53112">
      <w:trPr>
        <w:trHeight w:hRule="exact" w:val="284"/>
      </w:trPr>
      <w:tc>
        <w:tcPr>
          <w:tcW w:w="2869" w:type="dxa"/>
          <w:vAlign w:val="bottom"/>
        </w:tcPr>
        <w:p w14:paraId="76A29ED2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57B3C6F6" w14:textId="77777777" w:rsidR="00EC5850" w:rsidRPr="00BE6E41" w:rsidRDefault="00EC5850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6E4C221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30F84202" w14:textId="77777777" w:rsidR="00EC5850" w:rsidRPr="00415DC8" w:rsidRDefault="00EC585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EC5850" w:rsidRPr="00AB57AB" w14:paraId="5ECFD212" w14:textId="77777777" w:rsidTr="00C53112">
      <w:trPr>
        <w:trHeight w:hRule="exact" w:val="567"/>
      </w:trPr>
      <w:tc>
        <w:tcPr>
          <w:tcW w:w="2869" w:type="dxa"/>
        </w:tcPr>
        <w:p w14:paraId="5975CBE7" w14:textId="77777777" w:rsidR="00EC5850" w:rsidRPr="000F6A0D" w:rsidRDefault="00EC5850" w:rsidP="003402F9"/>
      </w:tc>
      <w:tc>
        <w:tcPr>
          <w:tcW w:w="2868" w:type="dxa"/>
          <w:shd w:val="clear" w:color="auto" w:fill="auto"/>
        </w:tcPr>
        <w:p w14:paraId="171C3E67" w14:textId="77777777" w:rsidR="00EC5850" w:rsidRPr="002A1984" w:rsidRDefault="00EC5850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3192B4F5" w14:textId="77777777" w:rsidR="00EC5850" w:rsidRPr="002A1984" w:rsidRDefault="00A14B39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EC5850">
            <w:t>SGH2201R001</w:t>
          </w:r>
          <w:r>
            <w:fldChar w:fldCharType="end"/>
          </w:r>
        </w:p>
      </w:tc>
      <w:tc>
        <w:tcPr>
          <w:tcW w:w="2622" w:type="dxa"/>
        </w:tcPr>
        <w:p w14:paraId="6434F60A" w14:textId="7E223B2A" w:rsidR="00EC5850" w:rsidRPr="00AB57AB" w:rsidRDefault="00EC5850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14B39">
            <w:rPr>
              <w:noProof/>
            </w:rPr>
            <w:t>7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A14B39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  <w:tr w:rsidR="00EC5850" w:rsidRPr="00415DC8" w14:paraId="017273F7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5BAE0B7" w14:textId="77777777" w:rsidR="00EC5850" w:rsidRPr="00415DC8" w:rsidRDefault="00EC585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D4BC710" w14:textId="77777777" w:rsidR="00EC5850" w:rsidRPr="00415DC8" w:rsidRDefault="00EC585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F2090F1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F656F7A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EC5850" w:rsidRPr="00415DC8" w14:paraId="660D67B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1ED779A3" w14:textId="77777777" w:rsidR="00EC5850" w:rsidRPr="00415DC8" w:rsidRDefault="00EC585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B6230D1" w14:textId="77777777" w:rsidR="00EC5850" w:rsidRPr="00415DC8" w:rsidRDefault="00EC585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0F795A9" w14:textId="77777777" w:rsidR="00EC5850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26-08-2022</w:t>
          </w:r>
          <w:r>
            <w:fldChar w:fldCharType="end"/>
          </w:r>
        </w:p>
      </w:tc>
      <w:tc>
        <w:tcPr>
          <w:tcW w:w="2622" w:type="dxa"/>
        </w:tcPr>
        <w:p w14:paraId="05353A62" w14:textId="77777777" w:rsidR="00EC5850" w:rsidRPr="00415DC8" w:rsidRDefault="00EC585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B51A8F6" w14:textId="77777777" w:rsidR="00EC5850" w:rsidRPr="0018200E" w:rsidRDefault="00EC5850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B062C29" wp14:editId="46D90AEB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F42FE" w14:textId="77777777" w:rsidR="00EC5850" w:rsidRDefault="00EC5850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DA4AD11" wp14:editId="31905DE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0AF2"/>
    <w:multiLevelType w:val="hybridMultilevel"/>
    <w:tmpl w:val="986270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DF0635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57913"/>
    <w:multiLevelType w:val="hybridMultilevel"/>
    <w:tmpl w:val="DD405B72"/>
    <w:lvl w:ilvl="0" w:tplc="B406BE92">
      <w:start w:val="1"/>
      <w:numFmt w:val="decimal"/>
      <w:lvlText w:val="%1."/>
      <w:lvlJc w:val="left"/>
      <w:pPr>
        <w:ind w:left="360" w:hanging="360"/>
      </w:pPr>
    </w:lvl>
    <w:lvl w:ilvl="1" w:tplc="614AF118" w:tentative="1">
      <w:start w:val="1"/>
      <w:numFmt w:val="lowerLetter"/>
      <w:lvlText w:val="%2."/>
      <w:lvlJc w:val="left"/>
      <w:pPr>
        <w:ind w:left="1080" w:hanging="360"/>
      </w:pPr>
    </w:lvl>
    <w:lvl w:ilvl="2" w:tplc="B6D0DFEA" w:tentative="1">
      <w:start w:val="1"/>
      <w:numFmt w:val="lowerRoman"/>
      <w:lvlText w:val="%3."/>
      <w:lvlJc w:val="right"/>
      <w:pPr>
        <w:ind w:left="1800" w:hanging="180"/>
      </w:pPr>
    </w:lvl>
    <w:lvl w:ilvl="3" w:tplc="AC56ECDC" w:tentative="1">
      <w:start w:val="1"/>
      <w:numFmt w:val="decimal"/>
      <w:lvlText w:val="%4."/>
      <w:lvlJc w:val="left"/>
      <w:pPr>
        <w:ind w:left="2520" w:hanging="360"/>
      </w:pPr>
    </w:lvl>
    <w:lvl w:ilvl="4" w:tplc="50183C32" w:tentative="1">
      <w:start w:val="1"/>
      <w:numFmt w:val="lowerLetter"/>
      <w:lvlText w:val="%5."/>
      <w:lvlJc w:val="left"/>
      <w:pPr>
        <w:ind w:left="3240" w:hanging="360"/>
      </w:pPr>
    </w:lvl>
    <w:lvl w:ilvl="5" w:tplc="A7505BDA" w:tentative="1">
      <w:start w:val="1"/>
      <w:numFmt w:val="lowerRoman"/>
      <w:lvlText w:val="%6."/>
      <w:lvlJc w:val="right"/>
      <w:pPr>
        <w:ind w:left="3960" w:hanging="180"/>
      </w:pPr>
    </w:lvl>
    <w:lvl w:ilvl="6" w:tplc="3440FFB6" w:tentative="1">
      <w:start w:val="1"/>
      <w:numFmt w:val="decimal"/>
      <w:lvlText w:val="%7."/>
      <w:lvlJc w:val="left"/>
      <w:pPr>
        <w:ind w:left="4680" w:hanging="360"/>
      </w:pPr>
    </w:lvl>
    <w:lvl w:ilvl="7" w:tplc="93A8047A" w:tentative="1">
      <w:start w:val="1"/>
      <w:numFmt w:val="lowerLetter"/>
      <w:lvlText w:val="%8."/>
      <w:lvlJc w:val="left"/>
      <w:pPr>
        <w:ind w:left="5400" w:hanging="360"/>
      </w:pPr>
    </w:lvl>
    <w:lvl w:ilvl="8" w:tplc="0122D5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E1962B7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E150F1F"/>
    <w:multiLevelType w:val="hybridMultilevel"/>
    <w:tmpl w:val="923C90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D15EF"/>
    <w:multiLevelType w:val="hybridMultilevel"/>
    <w:tmpl w:val="606A5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C0160"/>
    <w:multiLevelType w:val="hybridMultilevel"/>
    <w:tmpl w:val="92B25A8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031ED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5C7232"/>
    <w:multiLevelType w:val="multilevel"/>
    <w:tmpl w:val="5F26AA94"/>
    <w:numStyleLink w:val="ZRIOpsommingstekens"/>
  </w:abstractNum>
  <w:abstractNum w:abstractNumId="15" w15:restartNumberingAfterBreak="0">
    <w:nsid w:val="58EB7493"/>
    <w:multiLevelType w:val="hybridMultilevel"/>
    <w:tmpl w:val="AAC2687A"/>
    <w:lvl w:ilvl="0" w:tplc="2A44E0D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E424C81A" w:tentative="1">
      <w:start w:val="1"/>
      <w:numFmt w:val="lowerLetter"/>
      <w:lvlText w:val="%2."/>
      <w:lvlJc w:val="left"/>
      <w:pPr>
        <w:ind w:left="1080" w:hanging="360"/>
      </w:pPr>
    </w:lvl>
    <w:lvl w:ilvl="2" w:tplc="174C1744" w:tentative="1">
      <w:start w:val="1"/>
      <w:numFmt w:val="lowerRoman"/>
      <w:lvlText w:val="%3."/>
      <w:lvlJc w:val="right"/>
      <w:pPr>
        <w:ind w:left="1800" w:hanging="180"/>
      </w:pPr>
    </w:lvl>
    <w:lvl w:ilvl="3" w:tplc="F4DE92BA" w:tentative="1">
      <w:start w:val="1"/>
      <w:numFmt w:val="decimal"/>
      <w:lvlText w:val="%4."/>
      <w:lvlJc w:val="left"/>
      <w:pPr>
        <w:ind w:left="2520" w:hanging="360"/>
      </w:pPr>
    </w:lvl>
    <w:lvl w:ilvl="4" w:tplc="77C671D6" w:tentative="1">
      <w:start w:val="1"/>
      <w:numFmt w:val="lowerLetter"/>
      <w:lvlText w:val="%5."/>
      <w:lvlJc w:val="left"/>
      <w:pPr>
        <w:ind w:left="3240" w:hanging="360"/>
      </w:pPr>
    </w:lvl>
    <w:lvl w:ilvl="5" w:tplc="8728AD16" w:tentative="1">
      <w:start w:val="1"/>
      <w:numFmt w:val="lowerRoman"/>
      <w:lvlText w:val="%6."/>
      <w:lvlJc w:val="right"/>
      <w:pPr>
        <w:ind w:left="3960" w:hanging="180"/>
      </w:pPr>
    </w:lvl>
    <w:lvl w:ilvl="6" w:tplc="CD746EE6" w:tentative="1">
      <w:start w:val="1"/>
      <w:numFmt w:val="decimal"/>
      <w:lvlText w:val="%7."/>
      <w:lvlJc w:val="left"/>
      <w:pPr>
        <w:ind w:left="4680" w:hanging="360"/>
      </w:pPr>
    </w:lvl>
    <w:lvl w:ilvl="7" w:tplc="E7AAE5BC" w:tentative="1">
      <w:start w:val="1"/>
      <w:numFmt w:val="lowerLetter"/>
      <w:lvlText w:val="%8."/>
      <w:lvlJc w:val="left"/>
      <w:pPr>
        <w:ind w:left="5400" w:hanging="360"/>
      </w:pPr>
    </w:lvl>
    <w:lvl w:ilvl="8" w:tplc="FDF8A18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0847494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4B0ED5"/>
    <w:multiLevelType w:val="hybridMultilevel"/>
    <w:tmpl w:val="DD405B72"/>
    <w:lvl w:ilvl="0" w:tplc="B406BE92">
      <w:start w:val="1"/>
      <w:numFmt w:val="decimal"/>
      <w:lvlText w:val="%1."/>
      <w:lvlJc w:val="left"/>
      <w:pPr>
        <w:ind w:left="720" w:hanging="360"/>
      </w:pPr>
    </w:lvl>
    <w:lvl w:ilvl="1" w:tplc="614AF118" w:tentative="1">
      <w:start w:val="1"/>
      <w:numFmt w:val="lowerLetter"/>
      <w:lvlText w:val="%2."/>
      <w:lvlJc w:val="left"/>
      <w:pPr>
        <w:ind w:left="1440" w:hanging="360"/>
      </w:pPr>
    </w:lvl>
    <w:lvl w:ilvl="2" w:tplc="B6D0DFEA" w:tentative="1">
      <w:start w:val="1"/>
      <w:numFmt w:val="lowerRoman"/>
      <w:lvlText w:val="%3."/>
      <w:lvlJc w:val="right"/>
      <w:pPr>
        <w:ind w:left="2160" w:hanging="180"/>
      </w:pPr>
    </w:lvl>
    <w:lvl w:ilvl="3" w:tplc="AC56ECDC" w:tentative="1">
      <w:start w:val="1"/>
      <w:numFmt w:val="decimal"/>
      <w:lvlText w:val="%4."/>
      <w:lvlJc w:val="left"/>
      <w:pPr>
        <w:ind w:left="2880" w:hanging="360"/>
      </w:pPr>
    </w:lvl>
    <w:lvl w:ilvl="4" w:tplc="50183C32" w:tentative="1">
      <w:start w:val="1"/>
      <w:numFmt w:val="lowerLetter"/>
      <w:lvlText w:val="%5."/>
      <w:lvlJc w:val="left"/>
      <w:pPr>
        <w:ind w:left="3600" w:hanging="360"/>
      </w:pPr>
    </w:lvl>
    <w:lvl w:ilvl="5" w:tplc="A7505BDA" w:tentative="1">
      <w:start w:val="1"/>
      <w:numFmt w:val="lowerRoman"/>
      <w:lvlText w:val="%6."/>
      <w:lvlJc w:val="right"/>
      <w:pPr>
        <w:ind w:left="4320" w:hanging="180"/>
      </w:pPr>
    </w:lvl>
    <w:lvl w:ilvl="6" w:tplc="3440FFB6" w:tentative="1">
      <w:start w:val="1"/>
      <w:numFmt w:val="decimal"/>
      <w:lvlText w:val="%7."/>
      <w:lvlJc w:val="left"/>
      <w:pPr>
        <w:ind w:left="5040" w:hanging="360"/>
      </w:pPr>
    </w:lvl>
    <w:lvl w:ilvl="7" w:tplc="93A8047A" w:tentative="1">
      <w:start w:val="1"/>
      <w:numFmt w:val="lowerLetter"/>
      <w:lvlText w:val="%8."/>
      <w:lvlJc w:val="left"/>
      <w:pPr>
        <w:ind w:left="5760" w:hanging="360"/>
      </w:pPr>
    </w:lvl>
    <w:lvl w:ilvl="8" w:tplc="0122D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71FEC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3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77A258D2"/>
    <w:multiLevelType w:val="hybridMultilevel"/>
    <w:tmpl w:val="92B25A8E"/>
    <w:lvl w:ilvl="0" w:tplc="672C89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7304A88" w:tentative="1">
      <w:start w:val="1"/>
      <w:numFmt w:val="lowerLetter"/>
      <w:lvlText w:val="%2."/>
      <w:lvlJc w:val="left"/>
      <w:pPr>
        <w:ind w:left="1080" w:hanging="360"/>
      </w:pPr>
    </w:lvl>
    <w:lvl w:ilvl="2" w:tplc="C722ECAE" w:tentative="1">
      <w:start w:val="1"/>
      <w:numFmt w:val="lowerRoman"/>
      <w:lvlText w:val="%3."/>
      <w:lvlJc w:val="right"/>
      <w:pPr>
        <w:ind w:left="1800" w:hanging="180"/>
      </w:pPr>
    </w:lvl>
    <w:lvl w:ilvl="3" w:tplc="820EEB44" w:tentative="1">
      <w:start w:val="1"/>
      <w:numFmt w:val="decimal"/>
      <w:lvlText w:val="%4."/>
      <w:lvlJc w:val="left"/>
      <w:pPr>
        <w:ind w:left="2520" w:hanging="360"/>
      </w:pPr>
    </w:lvl>
    <w:lvl w:ilvl="4" w:tplc="3DDA4526" w:tentative="1">
      <w:start w:val="1"/>
      <w:numFmt w:val="lowerLetter"/>
      <w:lvlText w:val="%5."/>
      <w:lvlJc w:val="left"/>
      <w:pPr>
        <w:ind w:left="3240" w:hanging="360"/>
      </w:pPr>
    </w:lvl>
    <w:lvl w:ilvl="5" w:tplc="0DA8539E" w:tentative="1">
      <w:start w:val="1"/>
      <w:numFmt w:val="lowerRoman"/>
      <w:lvlText w:val="%6."/>
      <w:lvlJc w:val="right"/>
      <w:pPr>
        <w:ind w:left="3960" w:hanging="180"/>
      </w:pPr>
    </w:lvl>
    <w:lvl w:ilvl="6" w:tplc="6A188608" w:tentative="1">
      <w:start w:val="1"/>
      <w:numFmt w:val="decimal"/>
      <w:lvlText w:val="%7."/>
      <w:lvlJc w:val="left"/>
      <w:pPr>
        <w:ind w:left="4680" w:hanging="360"/>
      </w:pPr>
    </w:lvl>
    <w:lvl w:ilvl="7" w:tplc="64A6BFB8" w:tentative="1">
      <w:start w:val="1"/>
      <w:numFmt w:val="lowerLetter"/>
      <w:lvlText w:val="%8."/>
      <w:lvlJc w:val="left"/>
      <w:pPr>
        <w:ind w:left="5400" w:hanging="360"/>
      </w:pPr>
    </w:lvl>
    <w:lvl w:ilvl="8" w:tplc="959874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A2594D"/>
    <w:multiLevelType w:val="multilevel"/>
    <w:tmpl w:val="5F26AA94"/>
    <w:numStyleLink w:val="ZRIOpsommingstekens"/>
  </w:abstractNum>
  <w:abstractNum w:abstractNumId="26" w15:restartNumberingAfterBreak="0">
    <w:nsid w:val="7CFB0D62"/>
    <w:multiLevelType w:val="multilevel"/>
    <w:tmpl w:val="5F26AA94"/>
    <w:numStyleLink w:val="ZRIOpsommingstekens"/>
  </w:abstractNum>
  <w:abstractNum w:abstractNumId="2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19"/>
  </w:num>
  <w:num w:numId="5">
    <w:abstractNumId w:val="5"/>
  </w:num>
  <w:num w:numId="6">
    <w:abstractNumId w:val="9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22"/>
  </w:num>
  <w:num w:numId="12">
    <w:abstractNumId w:val="14"/>
  </w:num>
  <w:num w:numId="13">
    <w:abstractNumId w:val="25"/>
  </w:num>
  <w:num w:numId="14">
    <w:abstractNumId w:val="26"/>
  </w:num>
  <w:num w:numId="15">
    <w:abstractNumId w:val="27"/>
  </w:num>
  <w:num w:numId="16">
    <w:abstractNumId w:val="1"/>
  </w:num>
  <w:num w:numId="17">
    <w:abstractNumId w:val="12"/>
  </w:num>
  <w:num w:numId="18">
    <w:abstractNumId w:val="15"/>
  </w:num>
  <w:num w:numId="19">
    <w:abstractNumId w:val="24"/>
  </w:num>
  <w:num w:numId="20">
    <w:abstractNumId w:val="10"/>
  </w:num>
  <w:num w:numId="21">
    <w:abstractNumId w:val="20"/>
  </w:num>
  <w:num w:numId="22">
    <w:abstractNumId w:val="4"/>
  </w:num>
  <w:num w:numId="23">
    <w:abstractNumId w:val="13"/>
  </w:num>
  <w:num w:numId="24">
    <w:abstractNumId w:val="3"/>
  </w:num>
  <w:num w:numId="25">
    <w:abstractNumId w:val="11"/>
  </w:num>
  <w:num w:numId="26">
    <w:abstractNumId w:val="0"/>
  </w:num>
  <w:num w:numId="27">
    <w:abstractNumId w:val="16"/>
  </w:num>
  <w:num w:numId="28">
    <w:abstractNumId w:val="6"/>
  </w:num>
  <w:num w:numId="29">
    <w:abstractNumId w:val="18"/>
  </w:num>
  <w:num w:numId="30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nl-NL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05C16"/>
    <w:rsid w:val="00011AEC"/>
    <w:rsid w:val="00021F86"/>
    <w:rsid w:val="00021FA4"/>
    <w:rsid w:val="000345BF"/>
    <w:rsid w:val="000445E9"/>
    <w:rsid w:val="000451CE"/>
    <w:rsid w:val="00047D7D"/>
    <w:rsid w:val="00047F1D"/>
    <w:rsid w:val="000512E2"/>
    <w:rsid w:val="00051C01"/>
    <w:rsid w:val="00054B1C"/>
    <w:rsid w:val="0005645A"/>
    <w:rsid w:val="00057BFD"/>
    <w:rsid w:val="00064FD4"/>
    <w:rsid w:val="0006752B"/>
    <w:rsid w:val="0007059A"/>
    <w:rsid w:val="00075E42"/>
    <w:rsid w:val="00076D0A"/>
    <w:rsid w:val="000808FE"/>
    <w:rsid w:val="000835A0"/>
    <w:rsid w:val="00084FF1"/>
    <w:rsid w:val="000924B0"/>
    <w:rsid w:val="000935E6"/>
    <w:rsid w:val="000A08F9"/>
    <w:rsid w:val="000A19D8"/>
    <w:rsid w:val="000A2DBE"/>
    <w:rsid w:val="000A5FCE"/>
    <w:rsid w:val="000A6E47"/>
    <w:rsid w:val="000B1267"/>
    <w:rsid w:val="000B16DA"/>
    <w:rsid w:val="000B2120"/>
    <w:rsid w:val="000D3803"/>
    <w:rsid w:val="000D5895"/>
    <w:rsid w:val="000E63DA"/>
    <w:rsid w:val="000F0ADB"/>
    <w:rsid w:val="000F20D3"/>
    <w:rsid w:val="000F6A0D"/>
    <w:rsid w:val="000F6A44"/>
    <w:rsid w:val="0011198A"/>
    <w:rsid w:val="00111FAB"/>
    <w:rsid w:val="001138F8"/>
    <w:rsid w:val="00115EC1"/>
    <w:rsid w:val="00122584"/>
    <w:rsid w:val="001250FB"/>
    <w:rsid w:val="00126434"/>
    <w:rsid w:val="001322E2"/>
    <w:rsid w:val="00132D43"/>
    <w:rsid w:val="00137F04"/>
    <w:rsid w:val="00141DE3"/>
    <w:rsid w:val="00141EA7"/>
    <w:rsid w:val="0014577C"/>
    <w:rsid w:val="00147F70"/>
    <w:rsid w:val="00154F5C"/>
    <w:rsid w:val="00162B6A"/>
    <w:rsid w:val="001702AF"/>
    <w:rsid w:val="00173890"/>
    <w:rsid w:val="00174064"/>
    <w:rsid w:val="001818B3"/>
    <w:rsid w:val="0018200E"/>
    <w:rsid w:val="001822D2"/>
    <w:rsid w:val="00193C74"/>
    <w:rsid w:val="0019737B"/>
    <w:rsid w:val="001A130F"/>
    <w:rsid w:val="001A1E55"/>
    <w:rsid w:val="001A2D14"/>
    <w:rsid w:val="001A716C"/>
    <w:rsid w:val="001B1B59"/>
    <w:rsid w:val="001B2EB8"/>
    <w:rsid w:val="001B357F"/>
    <w:rsid w:val="001B645A"/>
    <w:rsid w:val="001C0EBB"/>
    <w:rsid w:val="001C13B0"/>
    <w:rsid w:val="001C7986"/>
    <w:rsid w:val="001D5EE2"/>
    <w:rsid w:val="001D6842"/>
    <w:rsid w:val="001F77D1"/>
    <w:rsid w:val="00201B30"/>
    <w:rsid w:val="00203FFC"/>
    <w:rsid w:val="00217471"/>
    <w:rsid w:val="00222A3E"/>
    <w:rsid w:val="0023238C"/>
    <w:rsid w:val="00237E41"/>
    <w:rsid w:val="002412B7"/>
    <w:rsid w:val="002414DC"/>
    <w:rsid w:val="00243E67"/>
    <w:rsid w:val="00244EEF"/>
    <w:rsid w:val="00246A9E"/>
    <w:rsid w:val="0026094D"/>
    <w:rsid w:val="00267921"/>
    <w:rsid w:val="002714A6"/>
    <w:rsid w:val="002770A9"/>
    <w:rsid w:val="00292BEA"/>
    <w:rsid w:val="00294CC3"/>
    <w:rsid w:val="002A13D1"/>
    <w:rsid w:val="002A347B"/>
    <w:rsid w:val="002B0F12"/>
    <w:rsid w:val="002B1D57"/>
    <w:rsid w:val="002B2976"/>
    <w:rsid w:val="002C05F1"/>
    <w:rsid w:val="002D2503"/>
    <w:rsid w:val="002E6C45"/>
    <w:rsid w:val="002E6D3F"/>
    <w:rsid w:val="002E772D"/>
    <w:rsid w:val="002F7D60"/>
    <w:rsid w:val="00302B40"/>
    <w:rsid w:val="00303CBC"/>
    <w:rsid w:val="00303EEE"/>
    <w:rsid w:val="00304916"/>
    <w:rsid w:val="003169E7"/>
    <w:rsid w:val="00316EAC"/>
    <w:rsid w:val="003175B6"/>
    <w:rsid w:val="00322051"/>
    <w:rsid w:val="0032334A"/>
    <w:rsid w:val="00326044"/>
    <w:rsid w:val="00327020"/>
    <w:rsid w:val="00332C58"/>
    <w:rsid w:val="00337279"/>
    <w:rsid w:val="003402DD"/>
    <w:rsid w:val="003402F9"/>
    <w:rsid w:val="00345FF8"/>
    <w:rsid w:val="00346146"/>
    <w:rsid w:val="003556E5"/>
    <w:rsid w:val="003557F8"/>
    <w:rsid w:val="003618C5"/>
    <w:rsid w:val="00362108"/>
    <w:rsid w:val="00363483"/>
    <w:rsid w:val="00370C35"/>
    <w:rsid w:val="00371974"/>
    <w:rsid w:val="003732B0"/>
    <w:rsid w:val="00377A86"/>
    <w:rsid w:val="00380537"/>
    <w:rsid w:val="00385113"/>
    <w:rsid w:val="00385134"/>
    <w:rsid w:val="003864C4"/>
    <w:rsid w:val="00392646"/>
    <w:rsid w:val="003937EC"/>
    <w:rsid w:val="003A4741"/>
    <w:rsid w:val="003A5210"/>
    <w:rsid w:val="003A522E"/>
    <w:rsid w:val="003A5ED3"/>
    <w:rsid w:val="003A6FC2"/>
    <w:rsid w:val="003A7D98"/>
    <w:rsid w:val="003B0BDE"/>
    <w:rsid w:val="003B31AA"/>
    <w:rsid w:val="003C344E"/>
    <w:rsid w:val="003C39DD"/>
    <w:rsid w:val="003C5884"/>
    <w:rsid w:val="003D00AE"/>
    <w:rsid w:val="003D08F0"/>
    <w:rsid w:val="003D4703"/>
    <w:rsid w:val="003D751F"/>
    <w:rsid w:val="003D7BFA"/>
    <w:rsid w:val="003E1894"/>
    <w:rsid w:val="003E2353"/>
    <w:rsid w:val="003E7357"/>
    <w:rsid w:val="003F3294"/>
    <w:rsid w:val="003F67EB"/>
    <w:rsid w:val="004037C5"/>
    <w:rsid w:val="0040690C"/>
    <w:rsid w:val="0040715E"/>
    <w:rsid w:val="004126F8"/>
    <w:rsid w:val="00413D50"/>
    <w:rsid w:val="00415DC8"/>
    <w:rsid w:val="0042084F"/>
    <w:rsid w:val="00425260"/>
    <w:rsid w:val="0042760B"/>
    <w:rsid w:val="0043306B"/>
    <w:rsid w:val="00435BB2"/>
    <w:rsid w:val="00447B19"/>
    <w:rsid w:val="00455888"/>
    <w:rsid w:val="00456F9D"/>
    <w:rsid w:val="0046509D"/>
    <w:rsid w:val="00471C5D"/>
    <w:rsid w:val="00472ED7"/>
    <w:rsid w:val="004771E9"/>
    <w:rsid w:val="004900B4"/>
    <w:rsid w:val="00490730"/>
    <w:rsid w:val="00496B13"/>
    <w:rsid w:val="004A02BA"/>
    <w:rsid w:val="004A1742"/>
    <w:rsid w:val="004B175D"/>
    <w:rsid w:val="004B1AEC"/>
    <w:rsid w:val="004B579B"/>
    <w:rsid w:val="004B715D"/>
    <w:rsid w:val="004C60C2"/>
    <w:rsid w:val="004D3D1D"/>
    <w:rsid w:val="004D54C7"/>
    <w:rsid w:val="004D7A00"/>
    <w:rsid w:val="004E1F92"/>
    <w:rsid w:val="004E20EB"/>
    <w:rsid w:val="004F0D34"/>
    <w:rsid w:val="004F1166"/>
    <w:rsid w:val="004F65CF"/>
    <w:rsid w:val="00506CC9"/>
    <w:rsid w:val="005130CA"/>
    <w:rsid w:val="00514A37"/>
    <w:rsid w:val="00524BDA"/>
    <w:rsid w:val="0052675F"/>
    <w:rsid w:val="0052742C"/>
    <w:rsid w:val="0054734B"/>
    <w:rsid w:val="00547745"/>
    <w:rsid w:val="00547C31"/>
    <w:rsid w:val="005508F1"/>
    <w:rsid w:val="00565497"/>
    <w:rsid w:val="00565512"/>
    <w:rsid w:val="00577C4D"/>
    <w:rsid w:val="00583C7D"/>
    <w:rsid w:val="00586566"/>
    <w:rsid w:val="00594FDE"/>
    <w:rsid w:val="00595886"/>
    <w:rsid w:val="00596FF9"/>
    <w:rsid w:val="005A3250"/>
    <w:rsid w:val="005A39EF"/>
    <w:rsid w:val="005A3FA7"/>
    <w:rsid w:val="005C0E1C"/>
    <w:rsid w:val="005C1C7A"/>
    <w:rsid w:val="005C1E9B"/>
    <w:rsid w:val="005C2464"/>
    <w:rsid w:val="005C4BF5"/>
    <w:rsid w:val="005C5409"/>
    <w:rsid w:val="005C674D"/>
    <w:rsid w:val="005D397D"/>
    <w:rsid w:val="005E24BD"/>
    <w:rsid w:val="005F1FE3"/>
    <w:rsid w:val="005F236A"/>
    <w:rsid w:val="005F4235"/>
    <w:rsid w:val="006072DC"/>
    <w:rsid w:val="00607506"/>
    <w:rsid w:val="0061292F"/>
    <w:rsid w:val="006162D5"/>
    <w:rsid w:val="00617DEE"/>
    <w:rsid w:val="00623FC4"/>
    <w:rsid w:val="0062546B"/>
    <w:rsid w:val="006327C8"/>
    <w:rsid w:val="00633A0D"/>
    <w:rsid w:val="00633B08"/>
    <w:rsid w:val="00633E85"/>
    <w:rsid w:val="00634FAE"/>
    <w:rsid w:val="00640287"/>
    <w:rsid w:val="00645FE7"/>
    <w:rsid w:val="00653591"/>
    <w:rsid w:val="00653E26"/>
    <w:rsid w:val="00655C4B"/>
    <w:rsid w:val="006578A6"/>
    <w:rsid w:val="0066262D"/>
    <w:rsid w:val="006648A7"/>
    <w:rsid w:val="00665720"/>
    <w:rsid w:val="006708C9"/>
    <w:rsid w:val="0067187C"/>
    <w:rsid w:val="006734B9"/>
    <w:rsid w:val="0067566B"/>
    <w:rsid w:val="00675F05"/>
    <w:rsid w:val="00677032"/>
    <w:rsid w:val="006862B7"/>
    <w:rsid w:val="00687AB2"/>
    <w:rsid w:val="00694399"/>
    <w:rsid w:val="006A1580"/>
    <w:rsid w:val="006A4B6F"/>
    <w:rsid w:val="006B3134"/>
    <w:rsid w:val="006C4505"/>
    <w:rsid w:val="006C7421"/>
    <w:rsid w:val="006D296E"/>
    <w:rsid w:val="006D665E"/>
    <w:rsid w:val="006E3F7A"/>
    <w:rsid w:val="006F0E44"/>
    <w:rsid w:val="006F3F6A"/>
    <w:rsid w:val="006F43AD"/>
    <w:rsid w:val="007039A3"/>
    <w:rsid w:val="00715C1F"/>
    <w:rsid w:val="00717056"/>
    <w:rsid w:val="00721DE7"/>
    <w:rsid w:val="007230CC"/>
    <w:rsid w:val="007248F6"/>
    <w:rsid w:val="00732DEE"/>
    <w:rsid w:val="007404EB"/>
    <w:rsid w:val="007415F0"/>
    <w:rsid w:val="0074336A"/>
    <w:rsid w:val="00743651"/>
    <w:rsid w:val="00747495"/>
    <w:rsid w:val="00750483"/>
    <w:rsid w:val="007514FA"/>
    <w:rsid w:val="007557CA"/>
    <w:rsid w:val="00756262"/>
    <w:rsid w:val="00766388"/>
    <w:rsid w:val="00767492"/>
    <w:rsid w:val="00771EE3"/>
    <w:rsid w:val="007734E1"/>
    <w:rsid w:val="00782B3D"/>
    <w:rsid w:val="00783247"/>
    <w:rsid w:val="00784B03"/>
    <w:rsid w:val="007865EB"/>
    <w:rsid w:val="00790E43"/>
    <w:rsid w:val="00793437"/>
    <w:rsid w:val="007A545F"/>
    <w:rsid w:val="007A5864"/>
    <w:rsid w:val="007A624A"/>
    <w:rsid w:val="007B4B87"/>
    <w:rsid w:val="007B4F52"/>
    <w:rsid w:val="007B6A5D"/>
    <w:rsid w:val="007B6D9A"/>
    <w:rsid w:val="007B7A48"/>
    <w:rsid w:val="007B7B8B"/>
    <w:rsid w:val="007C1818"/>
    <w:rsid w:val="007C76D5"/>
    <w:rsid w:val="007D6705"/>
    <w:rsid w:val="007F0D87"/>
    <w:rsid w:val="0080333B"/>
    <w:rsid w:val="00804AAE"/>
    <w:rsid w:val="00812B35"/>
    <w:rsid w:val="00816758"/>
    <w:rsid w:val="00817D97"/>
    <w:rsid w:val="0082028D"/>
    <w:rsid w:val="0082376F"/>
    <w:rsid w:val="0083024C"/>
    <w:rsid w:val="008349B4"/>
    <w:rsid w:val="00834B6B"/>
    <w:rsid w:val="00836275"/>
    <w:rsid w:val="00842098"/>
    <w:rsid w:val="0084370C"/>
    <w:rsid w:val="00843C49"/>
    <w:rsid w:val="0084467E"/>
    <w:rsid w:val="00845340"/>
    <w:rsid w:val="00845D73"/>
    <w:rsid w:val="008460E3"/>
    <w:rsid w:val="00846596"/>
    <w:rsid w:val="00851BFE"/>
    <w:rsid w:val="00853E17"/>
    <w:rsid w:val="00854223"/>
    <w:rsid w:val="00862D12"/>
    <w:rsid w:val="00864034"/>
    <w:rsid w:val="00870D80"/>
    <w:rsid w:val="008807D6"/>
    <w:rsid w:val="0088195A"/>
    <w:rsid w:val="008844CE"/>
    <w:rsid w:val="008854F1"/>
    <w:rsid w:val="00887E61"/>
    <w:rsid w:val="008923E2"/>
    <w:rsid w:val="0089745A"/>
    <w:rsid w:val="008A06FD"/>
    <w:rsid w:val="008A1D8B"/>
    <w:rsid w:val="008A48E1"/>
    <w:rsid w:val="008B0966"/>
    <w:rsid w:val="008B0F32"/>
    <w:rsid w:val="008B1CE2"/>
    <w:rsid w:val="008C4238"/>
    <w:rsid w:val="008D054C"/>
    <w:rsid w:val="008D1F62"/>
    <w:rsid w:val="008D4620"/>
    <w:rsid w:val="008D4CA2"/>
    <w:rsid w:val="008E4602"/>
    <w:rsid w:val="008E647B"/>
    <w:rsid w:val="008E6AFE"/>
    <w:rsid w:val="008F550A"/>
    <w:rsid w:val="00903235"/>
    <w:rsid w:val="00903682"/>
    <w:rsid w:val="00903F6D"/>
    <w:rsid w:val="0090469C"/>
    <w:rsid w:val="009135EA"/>
    <w:rsid w:val="00920D95"/>
    <w:rsid w:val="009227A5"/>
    <w:rsid w:val="00923133"/>
    <w:rsid w:val="009374D0"/>
    <w:rsid w:val="00937A93"/>
    <w:rsid w:val="00944323"/>
    <w:rsid w:val="00945A7C"/>
    <w:rsid w:val="00956D9F"/>
    <w:rsid w:val="00970FF7"/>
    <w:rsid w:val="00973212"/>
    <w:rsid w:val="00976AD5"/>
    <w:rsid w:val="00977A7D"/>
    <w:rsid w:val="00994B16"/>
    <w:rsid w:val="009A5368"/>
    <w:rsid w:val="009A56E4"/>
    <w:rsid w:val="009A6AD8"/>
    <w:rsid w:val="009B712A"/>
    <w:rsid w:val="009C4792"/>
    <w:rsid w:val="009C6B4A"/>
    <w:rsid w:val="009E1B07"/>
    <w:rsid w:val="009E3753"/>
    <w:rsid w:val="009E3D5D"/>
    <w:rsid w:val="009F3725"/>
    <w:rsid w:val="00A02F02"/>
    <w:rsid w:val="00A05570"/>
    <w:rsid w:val="00A10DF5"/>
    <w:rsid w:val="00A14B39"/>
    <w:rsid w:val="00A1555B"/>
    <w:rsid w:val="00A21499"/>
    <w:rsid w:val="00A26B9A"/>
    <w:rsid w:val="00A2740C"/>
    <w:rsid w:val="00A303DF"/>
    <w:rsid w:val="00A33C7A"/>
    <w:rsid w:val="00A34A62"/>
    <w:rsid w:val="00A3542C"/>
    <w:rsid w:val="00A35892"/>
    <w:rsid w:val="00A35FBE"/>
    <w:rsid w:val="00A4683B"/>
    <w:rsid w:val="00A479D3"/>
    <w:rsid w:val="00A50AA3"/>
    <w:rsid w:val="00A6114F"/>
    <w:rsid w:val="00A66448"/>
    <w:rsid w:val="00A717BB"/>
    <w:rsid w:val="00A74249"/>
    <w:rsid w:val="00A76099"/>
    <w:rsid w:val="00A76A5F"/>
    <w:rsid w:val="00A77627"/>
    <w:rsid w:val="00A84CA2"/>
    <w:rsid w:val="00A8696E"/>
    <w:rsid w:val="00A87D5D"/>
    <w:rsid w:val="00A91F04"/>
    <w:rsid w:val="00A97F8D"/>
    <w:rsid w:val="00AB050B"/>
    <w:rsid w:val="00AB0758"/>
    <w:rsid w:val="00AB0F4A"/>
    <w:rsid w:val="00AB613B"/>
    <w:rsid w:val="00AB75DF"/>
    <w:rsid w:val="00AC0172"/>
    <w:rsid w:val="00AC0A48"/>
    <w:rsid w:val="00AE0854"/>
    <w:rsid w:val="00AE1432"/>
    <w:rsid w:val="00AE2B3C"/>
    <w:rsid w:val="00AE4737"/>
    <w:rsid w:val="00AE79D7"/>
    <w:rsid w:val="00AF73CD"/>
    <w:rsid w:val="00B05FB0"/>
    <w:rsid w:val="00B17FCD"/>
    <w:rsid w:val="00B20EEC"/>
    <w:rsid w:val="00B25CD5"/>
    <w:rsid w:val="00B33DB1"/>
    <w:rsid w:val="00B33E86"/>
    <w:rsid w:val="00B37DD2"/>
    <w:rsid w:val="00B453D9"/>
    <w:rsid w:val="00B45B55"/>
    <w:rsid w:val="00B468E5"/>
    <w:rsid w:val="00B47F1D"/>
    <w:rsid w:val="00B50391"/>
    <w:rsid w:val="00B5765D"/>
    <w:rsid w:val="00B6646B"/>
    <w:rsid w:val="00B70528"/>
    <w:rsid w:val="00B72E43"/>
    <w:rsid w:val="00B7304B"/>
    <w:rsid w:val="00B75F41"/>
    <w:rsid w:val="00B7610D"/>
    <w:rsid w:val="00B771E7"/>
    <w:rsid w:val="00B807FB"/>
    <w:rsid w:val="00B8233A"/>
    <w:rsid w:val="00B82618"/>
    <w:rsid w:val="00B90CF8"/>
    <w:rsid w:val="00B90F42"/>
    <w:rsid w:val="00B91E11"/>
    <w:rsid w:val="00B933C4"/>
    <w:rsid w:val="00B943E3"/>
    <w:rsid w:val="00BA0C49"/>
    <w:rsid w:val="00BA4216"/>
    <w:rsid w:val="00BA65B6"/>
    <w:rsid w:val="00BB43F7"/>
    <w:rsid w:val="00BB5DBE"/>
    <w:rsid w:val="00BC4DBE"/>
    <w:rsid w:val="00BD00C8"/>
    <w:rsid w:val="00BE0030"/>
    <w:rsid w:val="00BE6E41"/>
    <w:rsid w:val="00C11E77"/>
    <w:rsid w:val="00C1362A"/>
    <w:rsid w:val="00C13B8B"/>
    <w:rsid w:val="00C15840"/>
    <w:rsid w:val="00C17DC4"/>
    <w:rsid w:val="00C204D3"/>
    <w:rsid w:val="00C2374D"/>
    <w:rsid w:val="00C3090A"/>
    <w:rsid w:val="00C34EB0"/>
    <w:rsid w:val="00C3578C"/>
    <w:rsid w:val="00C4165D"/>
    <w:rsid w:val="00C50A3A"/>
    <w:rsid w:val="00C53112"/>
    <w:rsid w:val="00C53D2E"/>
    <w:rsid w:val="00C71250"/>
    <w:rsid w:val="00C72B5F"/>
    <w:rsid w:val="00C75C0A"/>
    <w:rsid w:val="00C91B4D"/>
    <w:rsid w:val="00C92E61"/>
    <w:rsid w:val="00C97381"/>
    <w:rsid w:val="00CB1541"/>
    <w:rsid w:val="00CB1792"/>
    <w:rsid w:val="00CB2BE3"/>
    <w:rsid w:val="00CB70F3"/>
    <w:rsid w:val="00CC270F"/>
    <w:rsid w:val="00CC48AD"/>
    <w:rsid w:val="00CD3979"/>
    <w:rsid w:val="00CE177C"/>
    <w:rsid w:val="00CF67CE"/>
    <w:rsid w:val="00D01A29"/>
    <w:rsid w:val="00D10AAF"/>
    <w:rsid w:val="00D2120C"/>
    <w:rsid w:val="00D24795"/>
    <w:rsid w:val="00D3607B"/>
    <w:rsid w:val="00D3760C"/>
    <w:rsid w:val="00D51B08"/>
    <w:rsid w:val="00D70CE8"/>
    <w:rsid w:val="00D7488F"/>
    <w:rsid w:val="00D85BE1"/>
    <w:rsid w:val="00DA1851"/>
    <w:rsid w:val="00DA69F3"/>
    <w:rsid w:val="00DA70EF"/>
    <w:rsid w:val="00DB12FC"/>
    <w:rsid w:val="00DC316E"/>
    <w:rsid w:val="00DC6075"/>
    <w:rsid w:val="00DC7D72"/>
    <w:rsid w:val="00DD01AD"/>
    <w:rsid w:val="00DD55E6"/>
    <w:rsid w:val="00DD59EF"/>
    <w:rsid w:val="00DF0899"/>
    <w:rsid w:val="00DF18FF"/>
    <w:rsid w:val="00DF7A75"/>
    <w:rsid w:val="00E02D66"/>
    <w:rsid w:val="00E04B8E"/>
    <w:rsid w:val="00E06CA2"/>
    <w:rsid w:val="00E21250"/>
    <w:rsid w:val="00E22A8C"/>
    <w:rsid w:val="00E26351"/>
    <w:rsid w:val="00E30008"/>
    <w:rsid w:val="00E334CD"/>
    <w:rsid w:val="00E3367F"/>
    <w:rsid w:val="00E33AB4"/>
    <w:rsid w:val="00E35138"/>
    <w:rsid w:val="00E351CB"/>
    <w:rsid w:val="00E36B54"/>
    <w:rsid w:val="00E37097"/>
    <w:rsid w:val="00E37819"/>
    <w:rsid w:val="00E44554"/>
    <w:rsid w:val="00E449EC"/>
    <w:rsid w:val="00E44C3D"/>
    <w:rsid w:val="00E4585D"/>
    <w:rsid w:val="00E54092"/>
    <w:rsid w:val="00E54B86"/>
    <w:rsid w:val="00E64697"/>
    <w:rsid w:val="00E666EC"/>
    <w:rsid w:val="00E752C7"/>
    <w:rsid w:val="00E9363B"/>
    <w:rsid w:val="00E93CB7"/>
    <w:rsid w:val="00EA2FC2"/>
    <w:rsid w:val="00EB3650"/>
    <w:rsid w:val="00EB4816"/>
    <w:rsid w:val="00EB6955"/>
    <w:rsid w:val="00EB6B2E"/>
    <w:rsid w:val="00EC5850"/>
    <w:rsid w:val="00ED33CC"/>
    <w:rsid w:val="00ED3C2B"/>
    <w:rsid w:val="00ED5858"/>
    <w:rsid w:val="00ED5C85"/>
    <w:rsid w:val="00ED5CDE"/>
    <w:rsid w:val="00EE2C12"/>
    <w:rsid w:val="00EE3041"/>
    <w:rsid w:val="00EF1C5A"/>
    <w:rsid w:val="00EF40CB"/>
    <w:rsid w:val="00F04549"/>
    <w:rsid w:val="00F06CC7"/>
    <w:rsid w:val="00F1115D"/>
    <w:rsid w:val="00F1709E"/>
    <w:rsid w:val="00F17C89"/>
    <w:rsid w:val="00F23519"/>
    <w:rsid w:val="00F26036"/>
    <w:rsid w:val="00F27F7C"/>
    <w:rsid w:val="00F3079F"/>
    <w:rsid w:val="00F3211A"/>
    <w:rsid w:val="00F419CB"/>
    <w:rsid w:val="00F5118F"/>
    <w:rsid w:val="00F53087"/>
    <w:rsid w:val="00F53612"/>
    <w:rsid w:val="00F545BC"/>
    <w:rsid w:val="00F55619"/>
    <w:rsid w:val="00F632F1"/>
    <w:rsid w:val="00F63EC3"/>
    <w:rsid w:val="00F67225"/>
    <w:rsid w:val="00F732C2"/>
    <w:rsid w:val="00F734DD"/>
    <w:rsid w:val="00F83224"/>
    <w:rsid w:val="00F85C55"/>
    <w:rsid w:val="00F8774E"/>
    <w:rsid w:val="00F91C68"/>
    <w:rsid w:val="00F97B28"/>
    <w:rsid w:val="00FA6103"/>
    <w:rsid w:val="00FA6EFD"/>
    <w:rsid w:val="00FB0B15"/>
    <w:rsid w:val="00FB53A5"/>
    <w:rsid w:val="00FB6E3B"/>
    <w:rsid w:val="00FC105A"/>
    <w:rsid w:val="00FC5F98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4CD9C8C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E37819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8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0A0F-7668-4373-AF80-BAA23486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1</Pages>
  <Words>69</Words>
  <Characters>525</Characters>
  <Application>Microsoft Office Word</Application>
  <DocSecurity>0</DocSecurity>
  <Lines>11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SGH2201R001</vt:lpstr>
    </vt:vector>
  </TitlesOfParts>
  <Manager/>
  <Company>van Zanten Raadgevende ingenieurs bv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SGH2201R001</dc:title>
  <dc:subject>SGH2201</dc:subject>
  <dc:creator>Chantal Noteboom</dc:creator>
  <cp:keywords/>
  <dc:description>R001</dc:description>
  <cp:lastModifiedBy>Chantal Noteboom</cp:lastModifiedBy>
  <cp:revision>3</cp:revision>
  <cp:lastPrinted>2022-03-15T15:52:00Z</cp:lastPrinted>
  <dcterms:created xsi:type="dcterms:W3CDTF">2022-08-25T13:57:00Z</dcterms:created>
  <dcterms:modified xsi:type="dcterms:W3CDTF">2022-08-25T13:58:00Z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26-08-2022</vt:lpwstr>
  </property>
  <property fmtid="{D5CDD505-2E9C-101B-9397-08002B2CF9AE}" pid="4" name="ZRI ConceptText">
    <vt:lpwstr>CONCEPT</vt:lpwstr>
  </property>
</Properties>
</file>